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4B8C8263"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Pr>
          <w:rFonts w:ascii="Arial" w:eastAsia="宋体" w:hAnsi="Arial" w:cs="Arial" w:hint="eastAsia"/>
          <w:b/>
          <w:sz w:val="24"/>
          <w:szCs w:val="24"/>
          <w:lang w:eastAsia="zh-TW"/>
        </w:rPr>
        <w:t>9</w:t>
      </w:r>
      <w:r w:rsidR="00A104B0">
        <w:rPr>
          <w:rFonts w:ascii="Arial" w:eastAsia="宋体" w:hAnsi="Arial"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bookmarkStart w:id="8" w:name="_GoBack"/>
      <w:r>
        <w:rPr>
          <w:rFonts w:ascii="Arial" w:hAnsi="Arial" w:cs="Arial" w:hint="eastAsia"/>
          <w:b/>
          <w:sz w:val="24"/>
          <w:szCs w:val="24"/>
        </w:rPr>
        <w:t>RP-2</w:t>
      </w:r>
      <w:r w:rsidR="00A104B0">
        <w:rPr>
          <w:rFonts w:ascii="Arial" w:hAnsi="Arial" w:cs="Arial"/>
          <w:b/>
          <w:sz w:val="24"/>
          <w:szCs w:val="24"/>
        </w:rPr>
        <w:t>30085</w:t>
      </w:r>
    </w:p>
    <w:bookmarkEnd w:id="6"/>
    <w:bookmarkEnd w:id="8"/>
    <w:p w14:paraId="704E03B1" w14:textId="76BEECC5" w:rsidR="0072580F" w:rsidRDefault="00A104B0">
      <w:pPr>
        <w:pStyle w:val="13"/>
        <w:keepNext/>
        <w:keepLines/>
        <w:autoSpaceDN/>
        <w:spacing w:before="0" w:beforeAutospacing="0" w:after="0"/>
        <w:ind w:left="2126" w:hanging="2126"/>
        <w:jc w:val="both"/>
        <w:outlineLvl w:val="0"/>
        <w:rPr>
          <w:rFonts w:ascii="Arial" w:hAnsi="Arial" w:cs="Arial"/>
          <w:b/>
        </w:rPr>
      </w:pPr>
      <w:r>
        <w:rPr>
          <w:rFonts w:ascii="Arial" w:hAnsi="Arial" w:cs="Arial"/>
          <w:b/>
        </w:rPr>
        <w:t>Rotterdam, Netherlands, March 20-23, 2023</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78997E5C"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5D0A3E">
        <w:rPr>
          <w:rFonts w:ascii="Arial" w:eastAsia="Batang" w:hAnsi="Arial" w:cs="Arial"/>
          <w:b/>
          <w:lang w:val="en-US" w:eastAsia="zh-CN"/>
        </w:rPr>
        <w:t>4</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0D4D85C" w14:textId="20F2F3D3" w:rsidR="0072580F" w:rsidRDefault="00406FEE" w:rsidP="00281310">
            <w:pPr>
              <w:tabs>
                <w:tab w:val="left" w:pos="567"/>
              </w:tabs>
              <w:spacing w:after="0"/>
              <w:rPr>
                <w:rFonts w:ascii="Arial" w:eastAsia="宋体" w:hAnsi="Arial" w:cs="Arial"/>
                <w:lang w:val="en-US" w:eastAsia="zh-CN"/>
              </w:rPr>
            </w:pPr>
            <w:r>
              <w:rPr>
                <w:rFonts w:ascii="Arial" w:eastAsia="宋体" w:hAnsi="Arial" w:cs="Arial" w:hint="eastAsia"/>
                <w:lang w:val="en-US" w:eastAsia="ja-JP"/>
              </w:rPr>
              <w:t>RP-2</w:t>
            </w:r>
            <w:r w:rsidR="00281310">
              <w:rPr>
                <w:rFonts w:ascii="Arial" w:eastAsia="宋体" w:hAnsi="Arial" w:cs="Arial"/>
                <w:lang w:val="en-US" w:eastAsia="zh-CN"/>
              </w:rPr>
              <w:t>22834</w:t>
            </w:r>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3A08E997" w:rsidR="0072580F" w:rsidRDefault="00714029">
            <w:pPr>
              <w:tabs>
                <w:tab w:val="left" w:pos="567"/>
              </w:tabs>
              <w:spacing w:after="0"/>
              <w:rPr>
                <w:rFonts w:ascii="Arial" w:hAnsi="Arial" w:cs="Arial"/>
                <w:lang w:eastAsia="ja-JP"/>
              </w:rPr>
            </w:pPr>
            <w:r>
              <w:rPr>
                <w:rFonts w:ascii="Arial" w:eastAsia="宋体" w:hAnsi="Arial" w:cs="Arial"/>
                <w:lang w:val="en-US" w:eastAsia="zh-CN"/>
              </w:rPr>
              <w:t>12</w:t>
            </w:r>
            <w:r w:rsidR="00406FEE">
              <w:rPr>
                <w:rFonts w:ascii="Arial" w:eastAsia="宋体" w:hAnsi="Arial" w:cs="Arial" w:hint="eastAsia"/>
                <w:lang w:val="en-US" w:eastAsia="zh-CN"/>
              </w:rPr>
              <w:t>/202</w:t>
            </w:r>
            <w:r>
              <w:rPr>
                <w:rFonts w:ascii="Arial" w:eastAsia="宋体" w:hAnsi="Arial" w:cs="Arial"/>
                <w:lang w:val="en-US" w:eastAsia="zh-CN"/>
              </w:rPr>
              <w:t>3</w:t>
            </w:r>
          </w:p>
        </w:tc>
        <w:tc>
          <w:tcPr>
            <w:tcW w:w="2268" w:type="dxa"/>
          </w:tcPr>
          <w:p w14:paraId="16AFC185" w14:textId="3CED1CEE"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r w:rsidR="00714029">
              <w:rPr>
                <w:rFonts w:ascii="Arial" w:eastAsia="宋体" w:hAnsi="Arial" w:cs="Arial"/>
                <w:lang w:val="en-US" w:eastAsia="zh-CN"/>
              </w:rPr>
              <w:t>12</w:t>
            </w:r>
            <w:r>
              <w:rPr>
                <w:rFonts w:ascii="Arial" w:eastAsia="宋体" w:hAnsi="Arial" w:cs="Arial" w:hint="eastAsia"/>
                <w:lang w:val="en-US" w:eastAsia="zh-CN"/>
              </w:rPr>
              <w:t>/202</w:t>
            </w:r>
            <w:r w:rsidR="00714029">
              <w:rPr>
                <w:rFonts w:ascii="Arial" w:eastAsia="宋体" w:hAnsi="Arial" w:cs="Arial"/>
                <w:lang w:val="en-US" w:eastAsia="zh-CN"/>
              </w:rPr>
              <w:t>3</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2E9FA82E" w:rsidR="0072580F" w:rsidRDefault="009C6E6D">
            <w:pPr>
              <w:tabs>
                <w:tab w:val="left" w:pos="567"/>
              </w:tabs>
              <w:spacing w:after="0"/>
              <w:rPr>
                <w:rFonts w:ascii="Arial" w:hAnsi="Arial" w:cs="Arial"/>
                <w:lang w:eastAsia="ja-JP"/>
              </w:rPr>
            </w:pPr>
            <w:r>
              <w:rPr>
                <w:rFonts w:ascii="Arial" w:eastAsia="宋体" w:hAnsi="Arial" w:cs="Arial"/>
                <w:color w:val="00B050"/>
                <w:lang w:val="en-US" w:eastAsia="zh-CN"/>
              </w:rPr>
              <w:t>40</w:t>
            </w:r>
            <w:r w:rsidR="00406FEE" w:rsidRPr="00D5043C">
              <w:rPr>
                <w:rFonts w:ascii="Arial" w:hAnsi="Arial" w:cs="Arial"/>
                <w:color w:val="00B050"/>
                <w:lang w:eastAsia="ja-JP"/>
              </w:rPr>
              <w:t>%</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186360B7" w:rsidR="0072580F" w:rsidRPr="00D5043C" w:rsidRDefault="009B706C">
            <w:pPr>
              <w:tabs>
                <w:tab w:val="left" w:pos="567"/>
              </w:tabs>
              <w:spacing w:after="0"/>
              <w:rPr>
                <w:rFonts w:ascii="Arial" w:hAnsi="Arial" w:cs="Arial"/>
                <w:color w:val="00B050"/>
                <w:lang w:eastAsia="ja-JP"/>
              </w:rPr>
            </w:pPr>
            <w:r>
              <w:rPr>
                <w:rFonts w:ascii="Arial" w:eastAsia="宋体" w:hAnsi="Arial" w:cs="Arial"/>
                <w:color w:val="00B050"/>
                <w:lang w:val="en-US" w:eastAsia="zh-CN"/>
              </w:rPr>
              <w:t>4</w:t>
            </w:r>
            <w:r w:rsidR="005D13F7" w:rsidRPr="00D5043C">
              <w:rPr>
                <w:rFonts w:ascii="Arial" w:eastAsia="宋体" w:hAnsi="Arial" w:cs="Arial"/>
                <w:color w:val="00B050"/>
                <w:lang w:val="en-US" w:eastAsia="zh-CN"/>
              </w:rPr>
              <w:t>0</w:t>
            </w:r>
            <w:r w:rsidR="00406FEE" w:rsidRPr="00D5043C">
              <w:rPr>
                <w:rFonts w:ascii="Arial" w:hAnsi="Arial" w:cs="Arial"/>
                <w:color w:val="00B050"/>
                <w:lang w:eastAsia="ja-JP"/>
              </w:rPr>
              <w:t>%</w:t>
            </w:r>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Note: Overall completion level percentage numbers should use one of the colors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200993"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77777777" w:rsidR="0072580F" w:rsidRDefault="00406FEE">
            <w:pPr>
              <w:pStyle w:val="TAL"/>
              <w:jc w:val="center"/>
              <w:rPr>
                <w:color w:val="FF0000"/>
                <w:lang w:eastAsia="ja-JP"/>
              </w:rPr>
            </w:pPr>
            <w:r>
              <w:rPr>
                <w:lang w:eastAsia="ja-JP"/>
              </w:rPr>
              <w:t>No</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77777777" w:rsidR="0072580F" w:rsidRDefault="0072580F">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t>SoftBank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CA_n28A-n77(3A)-n257D and CA_n41A-n77(2A)-n257A/G/H/I</w:t>
      </w:r>
      <w:r>
        <w:rPr>
          <w:lang w:eastAsia="zh-CN"/>
        </w:rPr>
        <w:tab/>
        <w:t>SoftBank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t>SoftBank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Draft CR for TS 38.101-3: Support of UL CA configurations, n258J and n77(2A) in CA_n77-n79-n258</w:t>
      </w:r>
      <w:r>
        <w:rPr>
          <w:lang w:eastAsia="zh-CN"/>
        </w:rPr>
        <w:tab/>
        <w:t>SoftBank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t>SoftBank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t>SoftBank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t>SoftBank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Huawei, HiSilicon</w:t>
      </w:r>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t>DraftCR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t>DraftCR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t>DraftCR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t>DraftCR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t>DraftCR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t>DraftCR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t>DraftCR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t>DraftCR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t>DraftCR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ZTE Wistron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fldSimple w:instr=" DOCPROPERTY  CrTitle  \* MERGEFORMAT ">
        <w:r>
          <w:t>Draft CR for TS 38.101-1: Support of DC_n1-n41-n79 and DC_n41-n77-n79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Samsung, Telus,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Draft CR for TS 38.101-1 to introduce some configurations for CA_n1-n3-n79, Huawei, HiSilicon</w:t>
      </w:r>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 xml:space="preserve">draft CR 38.101-1 to add 3DL/xUL DC combinations, </w:t>
      </w:r>
      <w:fldSimple w:instr=" DOCPROPERTY  SourceIfWg  \* MERGEFORMAT ">
        <w:r>
          <w:t>Ericsson</w:t>
        </w:r>
      </w:fldSimple>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4-2215444, TP for TR 38.718-03-01: CA_n41-n77-n79, SoftBank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4-2217043, TP for TR 38.718-03-01: CA_n3-n41-n79, SoftBank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39FC0235" w14:textId="77777777" w:rsidR="005A48BD" w:rsidRDefault="005A48BD" w:rsidP="005A48BD">
      <w:pPr>
        <w:pStyle w:val="CRCoverPage"/>
        <w:numPr>
          <w:ilvl w:val="0"/>
          <w:numId w:val="5"/>
        </w:numPr>
        <w:spacing w:after="0"/>
        <w:rPr>
          <w:lang w:eastAsia="zh-CN"/>
        </w:rPr>
      </w:pPr>
      <w:r>
        <w:rPr>
          <w:lang w:eastAsia="zh-CN"/>
        </w:rPr>
        <w:t xml:space="preserve">R4-2218080, DraftCR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fldSimple w:instr=" DOCPROPERTY  CrTitle  \* MERGEFORMAT ">
        <w:r>
          <w:t>Draft CR for TS 38.101-1: Support of DC_n3-n41-n79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Samsung, Telus,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draftCR 38.101-1 CA_n5A-n7A-n77(3A) configuration, </w:t>
      </w:r>
      <w:r>
        <w:t>Nokia, Bell, Telus</w:t>
      </w:r>
    </w:p>
    <w:p w14:paraId="11DE20AC" w14:textId="77777777" w:rsidR="005A48BD" w:rsidRDefault="005A48BD" w:rsidP="005A48BD">
      <w:pPr>
        <w:pStyle w:val="CRCoverPage"/>
        <w:numPr>
          <w:ilvl w:val="0"/>
          <w:numId w:val="5"/>
        </w:numPr>
        <w:spacing w:after="0"/>
        <w:rPr>
          <w:lang w:eastAsia="zh-CN"/>
        </w:rPr>
      </w:pPr>
      <w:r>
        <w:rPr>
          <w:lang w:eastAsia="zh-CN"/>
        </w:rPr>
        <w:t>R4-2219093, DraftCR 38.101-1: CA_n5A-n25A-n77(3A) configuration, Nokia, Bell, Telus</w:t>
      </w:r>
    </w:p>
    <w:p w14:paraId="119826DA" w14:textId="77777777" w:rsidR="005A48BD" w:rsidRDefault="005A48BD" w:rsidP="005A48BD">
      <w:pPr>
        <w:pStyle w:val="CRCoverPage"/>
        <w:numPr>
          <w:ilvl w:val="0"/>
          <w:numId w:val="5"/>
        </w:numPr>
        <w:spacing w:after="0"/>
        <w:rPr>
          <w:lang w:eastAsia="zh-CN"/>
        </w:rPr>
      </w:pPr>
      <w:r>
        <w:rPr>
          <w:lang w:eastAsia="zh-CN"/>
        </w:rPr>
        <w:t>R4-2219094, DraftCR 38.101-1: CA_n5A-n66A-n77(3A) configuration, Nokia, Bell, Telus</w:t>
      </w:r>
    </w:p>
    <w:p w14:paraId="15172DCC" w14:textId="77777777" w:rsidR="005A48BD" w:rsidRDefault="005A48BD" w:rsidP="005A48BD">
      <w:pPr>
        <w:pStyle w:val="CRCoverPage"/>
        <w:numPr>
          <w:ilvl w:val="0"/>
          <w:numId w:val="5"/>
        </w:numPr>
        <w:spacing w:after="0"/>
        <w:rPr>
          <w:lang w:eastAsia="zh-CN"/>
        </w:rPr>
      </w:pPr>
      <w:r>
        <w:rPr>
          <w:lang w:eastAsia="zh-CN"/>
        </w:rPr>
        <w:t>R4-2219095, DraftCR 38.101-1: CA_n7A-n25A-n77(3A) configuration, Nokia, Bell, Telus</w:t>
      </w:r>
    </w:p>
    <w:p w14:paraId="3544B238" w14:textId="77777777" w:rsidR="005A48BD" w:rsidRDefault="005A48BD" w:rsidP="005A48BD">
      <w:pPr>
        <w:pStyle w:val="CRCoverPage"/>
        <w:numPr>
          <w:ilvl w:val="0"/>
          <w:numId w:val="5"/>
        </w:numPr>
        <w:spacing w:after="0"/>
        <w:rPr>
          <w:lang w:eastAsia="zh-CN"/>
        </w:rPr>
      </w:pPr>
      <w:r>
        <w:rPr>
          <w:lang w:eastAsia="zh-CN"/>
        </w:rPr>
        <w:t>R4-2219096, DraftCR 38.101-1: CA_n7A-n66A-n77(3A) configuration, Nokia, Bell, Telus</w:t>
      </w:r>
    </w:p>
    <w:p w14:paraId="2775D048" w14:textId="77777777" w:rsidR="005A48BD" w:rsidRDefault="005A48BD" w:rsidP="005A48BD">
      <w:pPr>
        <w:pStyle w:val="CRCoverPage"/>
        <w:numPr>
          <w:ilvl w:val="0"/>
          <w:numId w:val="5"/>
        </w:numPr>
        <w:spacing w:after="0"/>
        <w:rPr>
          <w:lang w:eastAsia="zh-CN"/>
        </w:rPr>
      </w:pPr>
      <w:r>
        <w:rPr>
          <w:lang w:eastAsia="zh-CN"/>
        </w:rPr>
        <w:t>R4-2219097, DraftCR 38.101-1: CA_n7A-n71A-n77(3A) configuration, Nokia, Bell, Telus</w:t>
      </w:r>
    </w:p>
    <w:p w14:paraId="6DC42E00" w14:textId="77777777" w:rsidR="005A48BD" w:rsidRDefault="005A48BD" w:rsidP="005A48BD">
      <w:pPr>
        <w:pStyle w:val="CRCoverPage"/>
        <w:numPr>
          <w:ilvl w:val="0"/>
          <w:numId w:val="5"/>
        </w:numPr>
        <w:spacing w:after="0"/>
        <w:rPr>
          <w:lang w:eastAsia="zh-CN"/>
        </w:rPr>
      </w:pPr>
      <w:r>
        <w:rPr>
          <w:lang w:eastAsia="zh-CN"/>
        </w:rPr>
        <w:t>R4-2219098, DraftCR 38.101-1: CA_n25A-n66A-n77(3A) configuration, Nokia, Bell, Telus</w:t>
      </w:r>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r>
        <w:t>DraftCR 38.101-1: CA_n25-n71-n77 configurations, Nokia, Bell, Telus</w:t>
      </w:r>
    </w:p>
    <w:p w14:paraId="2F848BFD" w14:textId="77777777" w:rsidR="005A48BD" w:rsidRDefault="005A48BD" w:rsidP="005A48BD">
      <w:pPr>
        <w:pStyle w:val="CRCoverPage"/>
        <w:numPr>
          <w:ilvl w:val="0"/>
          <w:numId w:val="5"/>
        </w:numPr>
        <w:spacing w:after="0"/>
        <w:rPr>
          <w:lang w:eastAsia="zh-CN"/>
        </w:rPr>
      </w:pPr>
      <w:r>
        <w:rPr>
          <w:lang w:eastAsia="zh-CN"/>
        </w:rPr>
        <w:t>R4-2219100, DraftCR 38.101-1: CA_n66A-n71A-n77(3A) configuration, Nokia, Bell, Telus</w:t>
      </w:r>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Nokia, Bell, Telus</w:t>
      </w:r>
    </w:p>
    <w:p w14:paraId="6017E124" w14:textId="77777777" w:rsidR="005A48BD" w:rsidRDefault="005A48BD" w:rsidP="005A48BD">
      <w:pPr>
        <w:pStyle w:val="CRCoverPage"/>
        <w:numPr>
          <w:ilvl w:val="0"/>
          <w:numId w:val="5"/>
        </w:numPr>
        <w:spacing w:after="0"/>
        <w:rPr>
          <w:lang w:eastAsia="zh-CN"/>
        </w:rPr>
      </w:pPr>
      <w:r>
        <w:rPr>
          <w:lang w:eastAsia="zh-CN"/>
        </w:rPr>
        <w:t>R4-2219107, draftCR_additions_to_CA_n41_n71_n77, Nokia, Bell, Telus</w:t>
      </w:r>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Huawei, HiSilicon</w:t>
      </w:r>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fldSimple w:instr=" DOCPROPERTY  CrTitle  \* MERGEFORMAT ">
        <w:r>
          <w:t xml:space="preserve">DraftCR for 38.101-1: Add additional downlink and uplink configurations, </w:t>
        </w:r>
      </w:fldSimple>
      <w:r>
        <w:t xml:space="preserve"> </w:t>
      </w:r>
      <w:fldSimple w:instr=" DOCPROPERTY  SourceIfWg  \* MERGEFORMAT ">
        <w:r>
          <w:t>Verizon, Samsung</w:t>
        </w:r>
      </w:fldSimple>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Telus</w:t>
      </w:r>
    </w:p>
    <w:p w14:paraId="50175047" w14:textId="77777777" w:rsidR="005A48BD" w:rsidRDefault="005A48BD" w:rsidP="005A48BD">
      <w:pPr>
        <w:pStyle w:val="CRCoverPage"/>
        <w:numPr>
          <w:ilvl w:val="0"/>
          <w:numId w:val="5"/>
        </w:numPr>
        <w:spacing w:after="0"/>
      </w:pPr>
      <w:r>
        <w:t>R4-2219091, TP to TR 38.717-03-01: Addition of CA_n7-n71-n77, Nokia, Bell, Telus</w:t>
      </w:r>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9" w:name="OLE_LINK11"/>
      <w:r>
        <w:rPr>
          <w:rFonts w:hint="eastAsia"/>
        </w:rPr>
        <w:t>R4-2219204</w:t>
      </w:r>
      <w:r>
        <w:t xml:space="preserve">, </w:t>
      </w:r>
      <w:r>
        <w:rPr>
          <w:rFonts w:hint="eastAsia"/>
        </w:rPr>
        <w:t xml:space="preserve">TP for TR </w:t>
      </w:r>
      <w:bookmarkStart w:id="10" w:name="OLE_LINK14"/>
      <w:r>
        <w:rPr>
          <w:rFonts w:hint="eastAsia"/>
        </w:rPr>
        <w:t>38.718-03-01</w:t>
      </w:r>
      <w:bookmarkEnd w:id="10"/>
      <w:r>
        <w:rPr>
          <w:rFonts w:hint="eastAsia"/>
        </w:rPr>
        <w:t>_3DL_2UL CA_n39A-n41A-n79</w:t>
      </w:r>
      <w:bookmarkEnd w:id="9"/>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fldSimple w:instr=" DOCPROPERTY  CrTitle  \* MERGEFORMAT ">
        <w:r>
          <w:t>Draft CR for TS 38.101-3: Support of DC_n77-n79-n258</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fldSimple w:instr=" DOCPROPERTY  SourceIfWg  \* MERGEFORMAT ">
        <w:r>
          <w:t>Ericsson</w:t>
        </w:r>
      </w:fldSimple>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fldSimple w:instr=" DOCPROPERTY  CrTitle  \* MERGEFORMAT ">
        <w:r>
          <w:t>Draft CR for TS 38.101-3: Support of UL configurations for CA_n3-n41-n257 and CA_n28-n41-n257</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DraftCR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fldSimple w:instr=" DOCPROPERTY  SourceIfWg  \* MERGEFORMAT ">
        <w:r>
          <w:t>Ericsson</w:t>
        </w:r>
      </w:fldSimple>
      <w:r>
        <w:t>, Telstra</w:t>
      </w:r>
    </w:p>
    <w:p w14:paraId="521AE94B" w14:textId="77777777" w:rsidR="00883AF7" w:rsidRDefault="00795C03" w:rsidP="00883AF7">
      <w:pPr>
        <w:pStyle w:val="CRCoverPage"/>
        <w:numPr>
          <w:ilvl w:val="0"/>
          <w:numId w:val="5"/>
        </w:numPr>
        <w:spacing w:after="0"/>
      </w:pPr>
      <w:fldSimple w:instr=" DOCPROPERTY  Tdoc#  \* MERGEFORMAT ">
        <w:r w:rsidR="00883AF7">
          <w:t>R4-22</w:t>
        </w:r>
        <w:r w:rsidR="00883AF7">
          <w:rPr>
            <w:rFonts w:hint="eastAsia"/>
          </w:rPr>
          <w:t>18261</w:t>
        </w:r>
      </w:fldSimple>
      <w:r w:rsidR="00883AF7">
        <w:t xml:space="preserve">, </w:t>
      </w:r>
      <w:fldSimple w:instr=" DOCPROPERTY  CrTitle  \* MERGEFORMAT ">
        <w:r w:rsidR="00883AF7">
          <w:t>Draft CR for TS 38.101-3: Support of UL configurations in CA_n1-n77-n257 and n41-n77-n257</w:t>
        </w:r>
      </w:fldSimple>
      <w:r w:rsidR="00883AF7">
        <w:t xml:space="preserve">, </w:t>
      </w:r>
      <w:fldSimple w:instr=" DOCPROPERTY  SourceIfWg  \* MERGEFORMAT ">
        <w:fldSimple w:instr=" DOCPROPERTY  SourceIfWg  \* MERGEFORMAT ">
          <w:fldSimple w:instr=" DOCPROPERTY  SourceIfWg  \* MERGEFORMAT ">
            <w:r w:rsidR="00883AF7">
              <w:t>Softbank Corp.</w:t>
            </w:r>
          </w:fldSimple>
        </w:fldSimple>
      </w:fldSimple>
    </w:p>
    <w:p w14:paraId="6D74D5DC" w14:textId="77777777" w:rsidR="00883AF7" w:rsidRDefault="00883AF7" w:rsidP="00883AF7">
      <w:pPr>
        <w:pStyle w:val="CRCoverPage"/>
        <w:numPr>
          <w:ilvl w:val="0"/>
          <w:numId w:val="5"/>
        </w:numPr>
        <w:spacing w:after="0"/>
      </w:pPr>
      <w:r>
        <w:t xml:space="preserve">R4-2218623, DraftCR for 38.101-3: </w:t>
      </w:r>
      <w:fldSimple w:instr=" DOCPROPERTY  CrTitle  \* MERGEFORMAT ">
        <w:r>
          <w:t>NR FR1 and FR2 inter-band CA DC combinations for 3 bands DL with single and 2 bands UL</w:t>
        </w:r>
      </w:fldSimple>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fldSimple w:instr=" DOCPROPERTY  SourceIfWg  \* MERGEFORMAT ">
        <w:r>
          <w:t>Ericsson</w:t>
        </w:r>
      </w:fldSimple>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r w:rsidR="00200993">
        <w:fldChar w:fldCharType="begin"/>
      </w:r>
      <w:r w:rsidR="00200993">
        <w:instrText xml:space="preserve"> DOCPROPERTY  CrTitle  \* MERGEFORMAT </w:instrText>
      </w:r>
      <w:r w:rsidR="00200993">
        <w:fldChar w:fldCharType="separate"/>
      </w:r>
      <w:r w:rsidRPr="00490F5A">
        <w:t>Support of DL n77(3A) in 3BDL CA_n1/n3/n28/n41-n77-n79</w:t>
      </w:r>
      <w:r w:rsidR="00200993">
        <w:fldChar w:fldCharType="end"/>
      </w:r>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r w:rsidR="00200993">
        <w:fldChar w:fldCharType="begin"/>
      </w:r>
      <w:r w:rsidR="00200993">
        <w:instrText xml:space="preserve"> DOCPROPERTY  CrTitle  \* MERGEFORMAT </w:instrText>
      </w:r>
      <w:r w:rsidR="00200993">
        <w:fldChar w:fldCharType="separate"/>
      </w:r>
      <w:r w:rsidRPr="00490F5A">
        <w:t xml:space="preserve">Draft CR for TS 38.101-1 Support of CA_n25-n41-n71 </w:t>
      </w:r>
      <w:r w:rsidR="00200993">
        <w:fldChar w:fldCharType="end"/>
      </w:r>
      <w:r w:rsidRPr="00490F5A">
        <w:t>CA_n25-n71-n77 CA_n41-n66-n71 CA_n66-n71-n77</w:t>
      </w:r>
      <w:r w:rsidR="00200993">
        <w:fldChar w:fldCharType="begin"/>
      </w:r>
      <w:r w:rsidR="00200993">
        <w:instrText xml:space="preserve"> DOCPROPERTY  CrTitle  \* MERGEFORMAT </w:instrText>
      </w:r>
      <w:r w:rsidR="00200993">
        <w:fldChar w:fldCharType="separate"/>
      </w:r>
      <w:r>
        <w:fldChar w:fldCharType="begin"/>
      </w:r>
      <w:r>
        <w:instrText xml:space="preserve"> DOCPROPERTY  CrTitle  \* MERGEFORMAT </w:instrText>
      </w:r>
      <w:r>
        <w:fldChar w:fldCharType="end"/>
      </w:r>
      <w:r w:rsidR="00200993">
        <w:fldChar w:fldCharType="end"/>
      </w:r>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r w:rsidRPr="00490F5A">
        <w:rPr>
          <w:lang w:val="en-US" w:eastAsia="zh-CN"/>
        </w:rPr>
        <w:t xml:space="preserve">DraftCR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r w:rsidRPr="00490F5A">
        <w:t>draftCR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3BDL/xBUL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TP for TR 38.718-03-01 to introduce CA_n3A-n7A-n79A_BCS0, Huawei, Hi</w:t>
      </w:r>
      <w:r w:rsidRPr="00156AB0">
        <w:rPr>
          <w:rFonts w:hint="eastAsia"/>
          <w:lang w:eastAsia="zh-CN"/>
        </w:rPr>
        <w:t>S</w:t>
      </w:r>
      <w:r w:rsidRPr="00156AB0">
        <w:rPr>
          <w:lang w:eastAsia="zh-CN"/>
        </w:rPr>
        <w:t>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11" w:name="OLE_LINK10"/>
      <w:r>
        <w:rPr>
          <w:rFonts w:hint="eastAsia"/>
          <w:lang w:val="en-US" w:eastAsia="zh-CN"/>
        </w:rPr>
        <w:t>draft CR to TS38.101-3_</w:t>
      </w:r>
      <w:bookmarkStart w:id="12" w:name="OLE_LINK4"/>
      <w:r>
        <w:rPr>
          <w:rFonts w:hint="eastAsia"/>
          <w:lang w:val="en-US" w:eastAsia="zh-CN"/>
        </w:rPr>
        <w:t>CA_n40A-n79A-n258A</w:t>
      </w:r>
      <w:bookmarkEnd w:id="11"/>
      <w:bookmarkEnd w:id="12"/>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r>
        <w:rPr>
          <w:lang w:val="en-US" w:eastAsia="zh-CN"/>
        </w:rPr>
        <w:t xml:space="preserve">DraftCR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Samsung, Telus,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r>
        <w:t xml:space="preserve">draftCR additions to CA_n7A-n66A-n257AIGH and CA_n7A-n66A-n257AIGH w </w:t>
      </w:r>
      <w:r w:rsidRPr="001F4A28">
        <w:t>BCS 4 and 5 com</w:t>
      </w:r>
      <w:r>
        <w:t>b</w:t>
      </w:r>
      <w:r w:rsidRPr="001F4A28">
        <w:t>inations</w:t>
      </w:r>
      <w:r>
        <w:t>, Nokia, Bell, Telus</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r w:rsidR="00200993">
        <w:fldChar w:fldCharType="begin"/>
      </w:r>
      <w:r w:rsidR="00200993">
        <w:instrText xml:space="preserve"> DOCPROPERTY  CrTitle  \* MERGEFORMAT </w:instrText>
      </w:r>
      <w:r w:rsidR="00200993">
        <w:fldChar w:fldCharType="separate"/>
      </w:r>
      <w:r w:rsidRPr="00CB07E3">
        <w:t>Support of UL Intra-CA of CA_n257G-I in CA_n41A-n77A-n257G/H/I</w:t>
      </w:r>
      <w:r w:rsidR="00200993">
        <w:fldChar w:fldCharType="end"/>
      </w:r>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3379B" w14:textId="77777777" w:rsidR="00200993" w:rsidRDefault="00200993">
      <w:pPr>
        <w:spacing w:after="0"/>
      </w:pPr>
      <w:r>
        <w:separator/>
      </w:r>
    </w:p>
  </w:endnote>
  <w:endnote w:type="continuationSeparator" w:id="0">
    <w:p w14:paraId="3B5BB74F" w14:textId="77777777" w:rsidR="00200993" w:rsidRDefault="00200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Semilight"/>
    <w:charset w:val="80"/>
    <w:family w:val="roman"/>
    <w:pitch w:val="default"/>
    <w:sig w:usb0="00000287" w:usb1="0807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72580F" w:rsidRDefault="00406FEE">
    <w:pPr>
      <w:pStyle w:val="ae"/>
    </w:pPr>
    <w:r>
      <w:rPr>
        <w:rStyle w:val="af6"/>
      </w:rPr>
      <w:fldChar w:fldCharType="begin"/>
    </w:r>
    <w:r>
      <w:rPr>
        <w:rStyle w:val="af6"/>
      </w:rPr>
      <w:instrText xml:space="preserve"> PAGE </w:instrText>
    </w:r>
    <w:r>
      <w:rPr>
        <w:rStyle w:val="af6"/>
      </w:rPr>
      <w:fldChar w:fldCharType="separate"/>
    </w:r>
    <w:r w:rsidR="007E57E7">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7E57E7">
      <w:rPr>
        <w:rStyle w:val="af6"/>
        <w:noProof/>
      </w:rPr>
      <w:t>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1CE06" w14:textId="77777777" w:rsidR="00200993" w:rsidRDefault="00200993">
      <w:pPr>
        <w:spacing w:after="0"/>
      </w:pPr>
      <w:r>
        <w:separator/>
      </w:r>
    </w:p>
  </w:footnote>
  <w:footnote w:type="continuationSeparator" w:id="0">
    <w:p w14:paraId="60CFE948" w14:textId="77777777" w:rsidR="00200993" w:rsidRDefault="0020099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0"/>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76C5"/>
    <w:rsid w:val="0004456C"/>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2A20"/>
    <w:rsid w:val="001F486F"/>
    <w:rsid w:val="00200993"/>
    <w:rsid w:val="00205259"/>
    <w:rsid w:val="00207DC4"/>
    <w:rsid w:val="0022485E"/>
    <w:rsid w:val="00243A99"/>
    <w:rsid w:val="00281310"/>
    <w:rsid w:val="0029567C"/>
    <w:rsid w:val="002A3EEB"/>
    <w:rsid w:val="002C0B82"/>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40091C"/>
    <w:rsid w:val="00406D7A"/>
    <w:rsid w:val="00406FEE"/>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697"/>
    <w:rsid w:val="0055346F"/>
    <w:rsid w:val="005579FF"/>
    <w:rsid w:val="005776DD"/>
    <w:rsid w:val="00582117"/>
    <w:rsid w:val="0058478F"/>
    <w:rsid w:val="00593315"/>
    <w:rsid w:val="005A170D"/>
    <w:rsid w:val="005A48BD"/>
    <w:rsid w:val="005A6C96"/>
    <w:rsid w:val="005D0418"/>
    <w:rsid w:val="005D0A3E"/>
    <w:rsid w:val="005D13F7"/>
    <w:rsid w:val="005E1D58"/>
    <w:rsid w:val="00610E37"/>
    <w:rsid w:val="006207ED"/>
    <w:rsid w:val="00626BC9"/>
    <w:rsid w:val="00637649"/>
    <w:rsid w:val="006458DF"/>
    <w:rsid w:val="00650D52"/>
    <w:rsid w:val="006615B2"/>
    <w:rsid w:val="00662313"/>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6FF"/>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431D"/>
    <w:rsid w:val="00887422"/>
    <w:rsid w:val="0089166C"/>
    <w:rsid w:val="00893204"/>
    <w:rsid w:val="008960DE"/>
    <w:rsid w:val="008A36DF"/>
    <w:rsid w:val="008A3DFE"/>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209B"/>
    <w:rsid w:val="009F0747"/>
    <w:rsid w:val="00A03514"/>
    <w:rsid w:val="00A104B0"/>
    <w:rsid w:val="00A10ECC"/>
    <w:rsid w:val="00A12923"/>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84653"/>
    <w:rsid w:val="00B9746F"/>
    <w:rsid w:val="00BA51EF"/>
    <w:rsid w:val="00BB66D5"/>
    <w:rsid w:val="00BC2E61"/>
    <w:rsid w:val="00BC7E6E"/>
    <w:rsid w:val="00BD366D"/>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BA4"/>
    <w:rsid w:val="00D8021D"/>
    <w:rsid w:val="00D82D10"/>
    <w:rsid w:val="00D86784"/>
    <w:rsid w:val="00D920E6"/>
    <w:rsid w:val="00D95C62"/>
    <w:rsid w:val="00DA004C"/>
    <w:rsid w:val="00DB6D72"/>
    <w:rsid w:val="00DC1E4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uiPriority w:val="99"/>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5</Pages>
  <Words>2869</Words>
  <Characters>16357</Characters>
  <Application>Microsoft Office Word</Application>
  <DocSecurity>0</DocSecurity>
  <Lines>136</Lines>
  <Paragraphs>38</Paragraphs>
  <ScaleCrop>false</ScaleCrop>
  <Company>株式会社エヌ・ティ・ティ・ドコモ</Company>
  <LinksUpToDate>false</LinksUpToDate>
  <CharactersWithSpaces>19188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37</cp:revision>
  <dcterms:created xsi:type="dcterms:W3CDTF">2022-08-31T08:30:00Z</dcterms:created>
  <dcterms:modified xsi:type="dcterms:W3CDTF">2023-03-13T02:49:00Z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